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 xml:space="preserve">орода </w:t>
      </w:r>
      <w:r w:rsidRPr="0096240C">
        <w:rPr>
          <w:rFonts w:ascii="Times New Roman" w:hAnsi="Times New Roman"/>
          <w:sz w:val="28"/>
          <w:szCs w:val="28"/>
        </w:rPr>
        <w:t>Пыть-Яха</w:t>
      </w:r>
    </w:p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19.03.2021 № 372</w:t>
      </w:r>
    </w:p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«Приложение 1</w:t>
      </w:r>
    </w:p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от 14.12.2020 № 357</w:t>
      </w:r>
    </w:p>
    <w:p w:rsidR="0019237F" w:rsidRPr="0096240C" w:rsidRDefault="0019237F" w:rsidP="0096240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9237F" w:rsidRPr="0096240C" w:rsidRDefault="0019237F" w:rsidP="0096240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19237F" w:rsidRPr="0096240C" w:rsidRDefault="0019237F" w:rsidP="0096240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на 2021 год</w:t>
      </w:r>
    </w:p>
    <w:p w:rsidR="0019237F" w:rsidRPr="0096240C" w:rsidRDefault="0019237F" w:rsidP="0096240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9237F" w:rsidRPr="0096240C" w:rsidRDefault="0019237F" w:rsidP="0096240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2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8"/>
        <w:gridCol w:w="6463"/>
        <w:gridCol w:w="1166"/>
      </w:tblGrid>
      <w:tr w:rsidR="0019237F" w:rsidRPr="00D03E43" w:rsidTr="00D03E43">
        <w:trPr>
          <w:cantSplit/>
          <w:trHeight w:val="20"/>
          <w:tblHeader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 год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1 280 462,0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1 061 434,8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818 377,9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</w:t>
            </w:r>
            <w:bookmarkStart w:id="0" w:name="_GoBack"/>
            <w:bookmarkEnd w:id="0"/>
            <w:r w:rsidRPr="00D03E43">
              <w:rPr>
                <w:rFonts w:ascii="Times New Roman" w:hAnsi="Times New Roman"/>
                <w:sz w:val="20"/>
                <w:szCs w:val="20"/>
              </w:rPr>
              <w:t>ходы физических лиц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818 377,9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810 377,9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13 355,1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13 355,1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6 156,5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30,9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8 019,1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-851,4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136 152,2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13 750,0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13 750,0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310,8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6463" w:type="dxa"/>
            <w:noWrap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310,8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2 091,4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2 091,4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87 744,0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16 862,0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16 862,0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47 077,6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5 704,4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5 805,6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5 805,6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5 803,6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219 027,2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176 037,9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175 302,9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508,7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36 159,4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31 359,4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31 359,4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3 800,0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3 800,0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3 800,0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3 953,7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23,8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23,8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292,5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250,5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2 545 959,5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2 589 762,7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  <w:noWrap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738 904,9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1 467 207,7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  <w:noWrap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36 640,2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  <w:tr w:rsidR="0019237F" w:rsidRPr="00D03E43" w:rsidTr="00D03E43">
        <w:trPr>
          <w:cantSplit/>
          <w:trHeight w:val="20"/>
        </w:trPr>
        <w:tc>
          <w:tcPr>
            <w:tcW w:w="2608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</w:tcPr>
          <w:p w:rsidR="0019237F" w:rsidRPr="00D03E43" w:rsidRDefault="0019237F" w:rsidP="00D03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</w:tcPr>
          <w:p w:rsidR="0019237F" w:rsidRPr="00D03E43" w:rsidRDefault="0019237F" w:rsidP="00D03E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3E43">
              <w:rPr>
                <w:rFonts w:ascii="Times New Roman" w:hAnsi="Times New Roman"/>
                <w:sz w:val="20"/>
                <w:szCs w:val="20"/>
              </w:rPr>
              <w:t>3 826 421,5</w:t>
            </w:r>
          </w:p>
        </w:tc>
      </w:tr>
    </w:tbl>
    <w:p w:rsidR="0019237F" w:rsidRPr="0096240C" w:rsidRDefault="0019237F" w:rsidP="0096240C">
      <w:pPr>
        <w:tabs>
          <w:tab w:val="left" w:pos="76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Прямоугольник 1" o:spid="_x0000_s1026" style="position:absolute;margin-left:546.55pt;margin-top:-16.5pt;width:30.75pt;height:24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7mn5jiAAAADAEAAA8AAABkcnMvZG93bnJl&#10;di54bWxMj01Lw0AQhu+C/2EZwYu0mzQaasymSEEsIhRT2/M2GZNgdjbNbpP4752e9DYv8/B+pKvJ&#10;tGLA3jWWFITzAARSYcuGKgWfu5fZEoTzmkrdWkIFP+hglV1fpTop7UgfOOS+EmxCLtEKau+7REpX&#10;1Gi0m9sOiX9ftjfas+wrWfZ6ZHPTykUQxNLohjih1h2uayy+87NRMBbb4bB7f5Xbu8PG0mlzWuf7&#10;N6Vub6bnJxAeJ/8Hw6U+V4eMOx3tmUonWtbBYxQyq2AWRbzqgoQP9zGII1/xAmSWyv8js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uafmOIAAAAMAQAADwAAAAAAAAAAAAAAAAAw&#10;BQAAZHJzL2Rvd25yZXYueG1sUEsFBgAAAAAEAAQA8wAAAD8GAAAAAA==&#10;" filled="f" stroked="f">
            <v:textbox>
              <w:txbxContent>
                <w:p w:rsidR="0019237F" w:rsidRDefault="0019237F" w:rsidP="00C5030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page"/>
          </v:rect>
        </w:pict>
      </w:r>
    </w:p>
    <w:sectPr w:rsidR="0019237F" w:rsidRPr="0096240C" w:rsidSect="00310EFB">
      <w:headerReference w:type="default" r:id="rId6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37F" w:rsidRDefault="0019237F" w:rsidP="00243AFD">
      <w:pPr>
        <w:spacing w:after="0" w:line="240" w:lineRule="auto"/>
      </w:pPr>
      <w:r>
        <w:separator/>
      </w:r>
    </w:p>
  </w:endnote>
  <w:endnote w:type="continuationSeparator" w:id="0">
    <w:p w:rsidR="0019237F" w:rsidRDefault="0019237F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37F" w:rsidRDefault="0019237F" w:rsidP="00243AFD">
      <w:pPr>
        <w:spacing w:after="0" w:line="240" w:lineRule="auto"/>
      </w:pPr>
      <w:r>
        <w:separator/>
      </w:r>
    </w:p>
  </w:footnote>
  <w:footnote w:type="continuationSeparator" w:id="0">
    <w:p w:rsidR="0019237F" w:rsidRDefault="0019237F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7F" w:rsidRDefault="0019237F">
    <w:pPr>
      <w:pStyle w:val="Header"/>
      <w:jc w:val="right"/>
    </w:pPr>
    <w:fldSimple w:instr="PAGE   \* MERGEFORMAT">
      <w:r>
        <w:rPr>
          <w:noProof/>
        </w:rPr>
        <w:t>9</w:t>
      </w:r>
    </w:fldSimple>
  </w:p>
  <w:p w:rsidR="0019237F" w:rsidRDefault="001923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0B33FF"/>
    <w:rsid w:val="00106411"/>
    <w:rsid w:val="001129DB"/>
    <w:rsid w:val="00115BBA"/>
    <w:rsid w:val="00143143"/>
    <w:rsid w:val="001523A2"/>
    <w:rsid w:val="00175D6A"/>
    <w:rsid w:val="001850C6"/>
    <w:rsid w:val="0019237F"/>
    <w:rsid w:val="001C72EF"/>
    <w:rsid w:val="001E0716"/>
    <w:rsid w:val="001E6C11"/>
    <w:rsid w:val="001F065F"/>
    <w:rsid w:val="00213BBD"/>
    <w:rsid w:val="00217488"/>
    <w:rsid w:val="0021773D"/>
    <w:rsid w:val="00236768"/>
    <w:rsid w:val="002419A3"/>
    <w:rsid w:val="00243AFD"/>
    <w:rsid w:val="002553B8"/>
    <w:rsid w:val="00273964"/>
    <w:rsid w:val="00273D2A"/>
    <w:rsid w:val="0027450B"/>
    <w:rsid w:val="00274D79"/>
    <w:rsid w:val="00292A19"/>
    <w:rsid w:val="002D1C16"/>
    <w:rsid w:val="002E0A5F"/>
    <w:rsid w:val="002F45DD"/>
    <w:rsid w:val="00310EFB"/>
    <w:rsid w:val="003154F2"/>
    <w:rsid w:val="00315FC7"/>
    <w:rsid w:val="00327E1D"/>
    <w:rsid w:val="003771F7"/>
    <w:rsid w:val="003854A0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0E8E"/>
    <w:rsid w:val="005F303D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B201A"/>
    <w:rsid w:val="007E200C"/>
    <w:rsid w:val="007E4BA8"/>
    <w:rsid w:val="007E6F8C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23DE9"/>
    <w:rsid w:val="0094172B"/>
    <w:rsid w:val="00945954"/>
    <w:rsid w:val="009530CE"/>
    <w:rsid w:val="00961BD6"/>
    <w:rsid w:val="0096240C"/>
    <w:rsid w:val="009C2D36"/>
    <w:rsid w:val="009D6452"/>
    <w:rsid w:val="009F1591"/>
    <w:rsid w:val="00A34DEC"/>
    <w:rsid w:val="00A40690"/>
    <w:rsid w:val="00A478A7"/>
    <w:rsid w:val="00A478FE"/>
    <w:rsid w:val="00A566AD"/>
    <w:rsid w:val="00A64A87"/>
    <w:rsid w:val="00A66E61"/>
    <w:rsid w:val="00A92941"/>
    <w:rsid w:val="00A947DA"/>
    <w:rsid w:val="00AA3C06"/>
    <w:rsid w:val="00AD0EDF"/>
    <w:rsid w:val="00B5258A"/>
    <w:rsid w:val="00B62CD2"/>
    <w:rsid w:val="00B71433"/>
    <w:rsid w:val="00B81F65"/>
    <w:rsid w:val="00B860D6"/>
    <w:rsid w:val="00B95444"/>
    <w:rsid w:val="00BA3EC9"/>
    <w:rsid w:val="00BC38A5"/>
    <w:rsid w:val="00BC5861"/>
    <w:rsid w:val="00BD540C"/>
    <w:rsid w:val="00BE6BCA"/>
    <w:rsid w:val="00C01CE7"/>
    <w:rsid w:val="00C27049"/>
    <w:rsid w:val="00C2780B"/>
    <w:rsid w:val="00C3268B"/>
    <w:rsid w:val="00C405D7"/>
    <w:rsid w:val="00C5030A"/>
    <w:rsid w:val="00C51253"/>
    <w:rsid w:val="00C57AF9"/>
    <w:rsid w:val="00C643E3"/>
    <w:rsid w:val="00C75E0D"/>
    <w:rsid w:val="00C77577"/>
    <w:rsid w:val="00CA24B9"/>
    <w:rsid w:val="00CC3C61"/>
    <w:rsid w:val="00CE4E5A"/>
    <w:rsid w:val="00CF1DD7"/>
    <w:rsid w:val="00D00957"/>
    <w:rsid w:val="00D03E43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69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43AF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43AF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72B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7E20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88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8</Pages>
  <Words>4016</Words>
  <Characters>22893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42</cp:revision>
  <cp:lastPrinted>2021-03-03T10:48:00Z</cp:lastPrinted>
  <dcterms:created xsi:type="dcterms:W3CDTF">2020-07-29T08:42:00Z</dcterms:created>
  <dcterms:modified xsi:type="dcterms:W3CDTF">2021-03-19T11:08:00Z</dcterms:modified>
</cp:coreProperties>
</file>